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F76FD" w:rsidRPr="001A6664" w:rsidTr="00691148">
        <w:tc>
          <w:tcPr>
            <w:tcW w:w="9497" w:type="dxa"/>
            <w:gridSpan w:val="2"/>
            <w:tcBorders>
              <w:top w:val="single" w:sz="4" w:space="0" w:color="auto"/>
            </w:tcBorders>
            <w:vAlign w:val="center"/>
          </w:tcPr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FF76FD" w:rsidRP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FF76FD" w:rsidRPr="001A6664" w:rsidTr="004E72FA">
        <w:tc>
          <w:tcPr>
            <w:tcW w:w="9497" w:type="dxa"/>
            <w:gridSpan w:val="2"/>
          </w:tcPr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0-2039-5381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นภัสสร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กมลประเสริฐสุข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  <w:t>เ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0-2039-5378</w:t>
            </w:r>
          </w:p>
          <w:p w:rsidR="00FF76FD" w:rsidRP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          จงพิพัฒนสุข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622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</w:t>
                  </w:r>
                  <w:r w:rsidR="00C572C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  <w:p w:rsidR="00C572C1" w:rsidRDefault="00C572C1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706BB8" w:rsidRPr="001A6664" w:rsidRDefault="00706BB8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</w:pPr>
                  <w:bookmarkStart w:id="0" w:name="_GoBack"/>
                  <w:bookmarkEnd w:id="0"/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C572C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C572C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  <w:p w:rsidR="00C572C1" w:rsidRPr="001A6664" w:rsidRDefault="00C572C1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หนังสือรายงานประจำ</w:t>
                  </w:r>
                  <w:r w:rsidR="00EF420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</w:t>
                  </w:r>
                  <w:r w:rsidR="00EF420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สกอ. </w:t>
                  </w:r>
                  <w:r w:rsidR="00EF4207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4 ของปีงบประมาณ 2561)</w:t>
                  </w:r>
                </w:p>
              </w:tc>
            </w:tr>
          </w:tbl>
          <w:p w:rsidR="00AD2BA6" w:rsidRDefault="00AD2BA6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E63D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4E3C4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และจัดให้มีข้อมูลข่าวสารตามวรรคหนึ่งไว้เผยแพร่เพื่อขาย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หรือคำวินิจฉัยที่มีผลโดยตรงต่อเอกชน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รวมทั้งความเห็นแย้ง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และคำสั่งที่เกี่ยวข้อง</w:t>
            </w:r>
            <w:r w:rsidR="004E3C4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หรือการตีความที่ไม่เข้าข่าย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หรือตัดทอน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หรือขอสำเนาที่มีคำรับรองถูกต้องของข้อมูลข่าวสารตามวรรคหนึ่งได้ ในกรณีที่สมควร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4E3C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4E3C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</w:t>
            </w:r>
            <w:r w:rsidR="004E3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หรือการจัดหาข้อมูลข่าว</w:t>
            </w:r>
            <w:r w:rsidR="00AD2B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</w:t>
            </w:r>
            <w:r w:rsidR="004E3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D4A" w:rsidRDefault="00FD3D4A">
      <w:r>
        <w:separator/>
      </w:r>
    </w:p>
  </w:endnote>
  <w:endnote w:type="continuationSeparator" w:id="0">
    <w:p w:rsidR="00FD3D4A" w:rsidRDefault="00FD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D4A" w:rsidRDefault="00FD3D4A">
      <w:r>
        <w:separator/>
      </w:r>
    </w:p>
  </w:footnote>
  <w:footnote w:type="continuationSeparator" w:id="0">
    <w:p w:rsidR="00FD3D4A" w:rsidRDefault="00FD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2D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2D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3D1020D0"/>
    <w:lvl w:ilvl="0" w:tplc="163A034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5724"/>
    <w:rsid w:val="00191381"/>
    <w:rsid w:val="00192D16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07697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4E3C41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06BB8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060CD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D2BA6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572C1"/>
    <w:rsid w:val="00C6134E"/>
    <w:rsid w:val="00C67D71"/>
    <w:rsid w:val="00C70FF1"/>
    <w:rsid w:val="00CD73AE"/>
    <w:rsid w:val="00CF0196"/>
    <w:rsid w:val="00CF3A4A"/>
    <w:rsid w:val="00CF72D0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379B3"/>
    <w:rsid w:val="00E40020"/>
    <w:rsid w:val="00E63D17"/>
    <w:rsid w:val="00E70398"/>
    <w:rsid w:val="00E86E70"/>
    <w:rsid w:val="00EC4F92"/>
    <w:rsid w:val="00EF4207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3D4A"/>
    <w:rsid w:val="00FD5F32"/>
    <w:rsid w:val="00FF76FD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0AC2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13482-77A2-4199-9D93-9379CF8B5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77</TotalTime>
  <Pages>5</Pages>
  <Words>1392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2018-03-15T08:33:00Z</cp:lastPrinted>
  <dcterms:created xsi:type="dcterms:W3CDTF">2016-08-16T07:08:00Z</dcterms:created>
  <dcterms:modified xsi:type="dcterms:W3CDTF">2018-03-15T08:35:00Z</dcterms:modified>
</cp:coreProperties>
</file>